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E3773" w14:textId="28737DEB" w:rsidR="00D665F5" w:rsidRPr="007A1F48" w:rsidRDefault="007B0779" w:rsidP="009F74C1">
      <w:pPr>
        <w:jc w:val="right"/>
        <w:rPr>
          <w:sz w:val="22"/>
          <w:szCs w:val="22"/>
        </w:rPr>
      </w:pPr>
      <w:bookmarkStart w:id="0" w:name="_Hlk52197885"/>
      <w:r w:rsidRPr="007A1F48">
        <w:rPr>
          <w:sz w:val="22"/>
          <w:szCs w:val="22"/>
        </w:rPr>
        <w:t>Poznań</w:t>
      </w:r>
      <w:r w:rsidR="00D665F5" w:rsidRPr="007A1F48">
        <w:rPr>
          <w:sz w:val="22"/>
          <w:szCs w:val="22"/>
        </w:rPr>
        <w:t xml:space="preserve"> dnia: </w:t>
      </w:r>
      <w:r w:rsidRPr="007A1F48">
        <w:rPr>
          <w:sz w:val="22"/>
          <w:szCs w:val="22"/>
        </w:rPr>
        <w:t>2023-02-</w:t>
      </w:r>
      <w:r w:rsidR="007A1F48" w:rsidRPr="007A1F48">
        <w:rPr>
          <w:sz w:val="22"/>
          <w:szCs w:val="22"/>
        </w:rPr>
        <w:t>14</w:t>
      </w:r>
    </w:p>
    <w:p w14:paraId="7E5A9597" w14:textId="77777777" w:rsidR="007B0779" w:rsidRPr="007A1F48" w:rsidRDefault="007B0779" w:rsidP="009F74C1">
      <w:pPr>
        <w:rPr>
          <w:b/>
          <w:bCs/>
          <w:sz w:val="22"/>
          <w:szCs w:val="22"/>
        </w:rPr>
      </w:pPr>
      <w:r w:rsidRPr="007A1F48">
        <w:rPr>
          <w:b/>
          <w:bCs/>
          <w:sz w:val="22"/>
          <w:szCs w:val="22"/>
        </w:rPr>
        <w:t>Szpital Wojewódzki w Poznaniu</w:t>
      </w:r>
    </w:p>
    <w:p w14:paraId="7429BB76" w14:textId="77777777" w:rsidR="00D665F5" w:rsidRPr="007A1F48" w:rsidRDefault="007B0779" w:rsidP="009F74C1">
      <w:pPr>
        <w:rPr>
          <w:b/>
          <w:bCs/>
          <w:sz w:val="22"/>
          <w:szCs w:val="22"/>
        </w:rPr>
      </w:pPr>
      <w:r w:rsidRPr="007A1F48">
        <w:rPr>
          <w:b/>
          <w:bCs/>
          <w:sz w:val="22"/>
          <w:szCs w:val="22"/>
        </w:rPr>
        <w:t>Dział Zamówień Publicznych</w:t>
      </w:r>
    </w:p>
    <w:p w14:paraId="00099695" w14:textId="1A351CAC" w:rsidR="00D665F5" w:rsidRPr="007A1F48" w:rsidRDefault="007A1F48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ul. </w:t>
      </w:r>
      <w:r w:rsidR="007B0779" w:rsidRPr="007A1F48">
        <w:rPr>
          <w:sz w:val="22"/>
          <w:szCs w:val="22"/>
        </w:rPr>
        <w:t>Juraszów</w:t>
      </w:r>
      <w:r w:rsidR="00D665F5" w:rsidRPr="007A1F48">
        <w:rPr>
          <w:sz w:val="22"/>
          <w:szCs w:val="22"/>
        </w:rPr>
        <w:t xml:space="preserve"> </w:t>
      </w:r>
      <w:r w:rsidR="007B0779" w:rsidRPr="007A1F48">
        <w:rPr>
          <w:sz w:val="22"/>
          <w:szCs w:val="22"/>
        </w:rPr>
        <w:t>7/19</w:t>
      </w:r>
    </w:p>
    <w:p w14:paraId="0AE27739" w14:textId="77777777" w:rsidR="00D665F5" w:rsidRPr="007A1F48" w:rsidRDefault="007B0779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>60-479</w:t>
      </w:r>
      <w:r w:rsidR="00D665F5" w:rsidRP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Poznań</w:t>
      </w:r>
    </w:p>
    <w:p w14:paraId="1811D864" w14:textId="77777777" w:rsidR="009F74C1" w:rsidRPr="007A1F48" w:rsidRDefault="009F74C1" w:rsidP="009F74C1">
      <w:pPr>
        <w:pStyle w:val="Nagwek"/>
        <w:tabs>
          <w:tab w:val="clear" w:pos="4536"/>
        </w:tabs>
        <w:rPr>
          <w:sz w:val="22"/>
          <w:szCs w:val="22"/>
        </w:rPr>
      </w:pPr>
    </w:p>
    <w:p w14:paraId="0659C9F3" w14:textId="63D5B1C6" w:rsidR="00A80738" w:rsidRPr="007A1F48" w:rsidRDefault="00D665F5" w:rsidP="009F74C1">
      <w:pPr>
        <w:pStyle w:val="Nagwek"/>
        <w:tabs>
          <w:tab w:val="clear" w:pos="4536"/>
        </w:tabs>
        <w:rPr>
          <w:sz w:val="22"/>
          <w:szCs w:val="22"/>
        </w:rPr>
      </w:pPr>
      <w:r w:rsidRPr="007A1F48">
        <w:rPr>
          <w:sz w:val="22"/>
          <w:szCs w:val="22"/>
        </w:rPr>
        <w:t>Znak sprawy:</w:t>
      </w:r>
      <w:r w:rsidRPr="007A1F48">
        <w:rPr>
          <w:b/>
          <w:sz w:val="22"/>
          <w:szCs w:val="22"/>
        </w:rPr>
        <w:t xml:space="preserve"> </w:t>
      </w:r>
      <w:r w:rsidR="007B0779" w:rsidRPr="007A1F48">
        <w:rPr>
          <w:b/>
          <w:sz w:val="22"/>
          <w:szCs w:val="22"/>
        </w:rPr>
        <w:t>SZW/DZP/2/2023</w:t>
      </w:r>
      <w:r w:rsidR="00A80738" w:rsidRPr="007A1F48">
        <w:rPr>
          <w:sz w:val="22"/>
          <w:szCs w:val="22"/>
        </w:rPr>
        <w:tab/>
        <w:t xml:space="preserve"> </w:t>
      </w:r>
    </w:p>
    <w:p w14:paraId="3DA525AD" w14:textId="77777777" w:rsidR="00A80738" w:rsidRPr="007A1F48" w:rsidRDefault="00A80738" w:rsidP="009F74C1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3A332BF" w14:textId="77777777" w:rsidR="00A80738" w:rsidRPr="007A1F48" w:rsidRDefault="00A80738" w:rsidP="009F74C1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6DE7526" w14:textId="77777777" w:rsidR="00A80738" w:rsidRPr="007A1F48" w:rsidRDefault="00A80738" w:rsidP="009F74C1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F40E947" w14:textId="46CF5DE5" w:rsidR="00A80738" w:rsidRPr="007A1F48" w:rsidRDefault="00A80738" w:rsidP="009F74C1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2"/>
          <w:szCs w:val="22"/>
        </w:rPr>
      </w:pPr>
      <w:r w:rsidRPr="007A1F48">
        <w:rPr>
          <w:b/>
          <w:spacing w:val="20"/>
          <w:sz w:val="22"/>
          <w:szCs w:val="22"/>
        </w:rPr>
        <w:t>INFORMACJA Z OTWARCIA OFERT</w:t>
      </w:r>
      <w:r w:rsidR="007A1F48">
        <w:rPr>
          <w:b/>
          <w:spacing w:val="20"/>
          <w:sz w:val="22"/>
          <w:szCs w:val="22"/>
        </w:rPr>
        <w:t xml:space="preserve"> – PO ZASTOSPWANIU ART. 223 </w:t>
      </w:r>
      <w:r w:rsidR="007A1F48">
        <w:rPr>
          <w:b/>
          <w:spacing w:val="20"/>
          <w:sz w:val="22"/>
          <w:szCs w:val="22"/>
        </w:rPr>
        <w:br/>
        <w:t>UST. 2 PKT. 2 USTAWY PZP</w:t>
      </w:r>
    </w:p>
    <w:p w14:paraId="384224A8" w14:textId="77777777" w:rsidR="00A80738" w:rsidRPr="007A1F48" w:rsidRDefault="00A80738" w:rsidP="009F74C1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</w:p>
    <w:p w14:paraId="5C850F08" w14:textId="2A0E4271" w:rsidR="00C659E2" w:rsidRPr="007A1F48" w:rsidRDefault="00C659E2" w:rsidP="009F74C1">
      <w:pPr>
        <w:jc w:val="both"/>
        <w:rPr>
          <w:sz w:val="22"/>
          <w:szCs w:val="22"/>
        </w:rPr>
      </w:pPr>
      <w:r w:rsidRPr="007A1F48">
        <w:rPr>
          <w:bCs/>
          <w:sz w:val="22"/>
          <w:szCs w:val="22"/>
        </w:rPr>
        <w:t xml:space="preserve">Dotyczy </w:t>
      </w:r>
      <w:r w:rsidRPr="007A1F48">
        <w:rPr>
          <w:sz w:val="22"/>
          <w:szCs w:val="22"/>
        </w:rPr>
        <w:t xml:space="preserve">postępowania o udzielenie zamówienia publicznego prowadzonego w trybie </w:t>
      </w:r>
      <w:r w:rsidR="007B0779" w:rsidRPr="007A1F48">
        <w:rPr>
          <w:sz w:val="22"/>
          <w:szCs w:val="22"/>
        </w:rPr>
        <w:t>podstawowy</w:t>
      </w:r>
      <w:r w:rsidR="009F74C1" w:rsidRPr="007A1F48">
        <w:rPr>
          <w:sz w:val="22"/>
          <w:szCs w:val="22"/>
        </w:rPr>
        <w:t>m</w:t>
      </w:r>
      <w:r w:rsidR="007B0779" w:rsidRPr="007A1F48">
        <w:rPr>
          <w:sz w:val="22"/>
          <w:szCs w:val="22"/>
        </w:rPr>
        <w:t xml:space="preserve"> bez negocjacji - art. 275 pkt. 1 ustawy Pzp</w:t>
      </w:r>
      <w:r w:rsidRPr="007A1F48">
        <w:rPr>
          <w:sz w:val="22"/>
          <w:szCs w:val="22"/>
        </w:rPr>
        <w:t xml:space="preserve"> na:</w:t>
      </w:r>
    </w:p>
    <w:p w14:paraId="0017A406" w14:textId="77777777" w:rsidR="009F74C1" w:rsidRPr="007A1F48" w:rsidRDefault="009F74C1" w:rsidP="009F74C1">
      <w:pPr>
        <w:jc w:val="both"/>
        <w:rPr>
          <w:b/>
          <w:bCs/>
          <w:sz w:val="22"/>
          <w:szCs w:val="22"/>
        </w:rPr>
      </w:pPr>
    </w:p>
    <w:p w14:paraId="779E831D" w14:textId="4391E452" w:rsidR="00A80738" w:rsidRPr="007A1F48" w:rsidRDefault="007B0779" w:rsidP="009F74C1">
      <w:pPr>
        <w:pStyle w:val="Tekstpodstawowywcity"/>
        <w:ind w:firstLine="0"/>
        <w:jc w:val="center"/>
        <w:rPr>
          <w:b/>
          <w:sz w:val="22"/>
          <w:szCs w:val="22"/>
        </w:rPr>
      </w:pPr>
      <w:r w:rsidRPr="007A1F48">
        <w:rPr>
          <w:b/>
          <w:sz w:val="22"/>
          <w:szCs w:val="22"/>
        </w:rPr>
        <w:t>Dostawa gazów medycznych dla wszystkich jednostek Szpitala</w:t>
      </w:r>
    </w:p>
    <w:p w14:paraId="4EF0EB0A" w14:textId="77777777" w:rsidR="009F74C1" w:rsidRPr="007A1F48" w:rsidRDefault="009F74C1" w:rsidP="009F74C1">
      <w:pPr>
        <w:pStyle w:val="Tekstpodstawowywcity"/>
        <w:ind w:firstLine="0"/>
        <w:jc w:val="center"/>
        <w:rPr>
          <w:sz w:val="22"/>
          <w:szCs w:val="22"/>
        </w:rPr>
      </w:pPr>
    </w:p>
    <w:p w14:paraId="1718EE3E" w14:textId="497764FB" w:rsidR="00D665F5" w:rsidRPr="007A1F48" w:rsidRDefault="00D665F5" w:rsidP="009F74C1">
      <w:pPr>
        <w:jc w:val="both"/>
        <w:rPr>
          <w:sz w:val="22"/>
          <w:szCs w:val="22"/>
        </w:rPr>
      </w:pPr>
      <w:r w:rsidRPr="007A1F48">
        <w:rPr>
          <w:sz w:val="22"/>
          <w:szCs w:val="22"/>
        </w:rPr>
        <w:t>Zamawiający, działając na podstawie art. 22</w:t>
      </w:r>
      <w:r w:rsidR="00FC7F5E" w:rsidRPr="007A1F48">
        <w:rPr>
          <w:sz w:val="22"/>
          <w:szCs w:val="22"/>
        </w:rPr>
        <w:t>2</w:t>
      </w:r>
      <w:r w:rsidRPr="007A1F48">
        <w:rPr>
          <w:sz w:val="22"/>
          <w:szCs w:val="22"/>
        </w:rPr>
        <w:t xml:space="preserve"> ust. 5 </w:t>
      </w:r>
      <w:r w:rsidRPr="007A1F48">
        <w:rPr>
          <w:bCs/>
          <w:sz w:val="22"/>
          <w:szCs w:val="22"/>
        </w:rPr>
        <w:t>ustawy z dnia 11 września 2019r. Prawo zamówień publicznych</w:t>
      </w:r>
      <w:r w:rsidRPr="007A1F48">
        <w:rPr>
          <w:sz w:val="22"/>
          <w:szCs w:val="22"/>
        </w:rPr>
        <w:t xml:space="preserve"> </w:t>
      </w:r>
      <w:r w:rsidR="007B0779" w:rsidRPr="007A1F48">
        <w:rPr>
          <w:sz w:val="22"/>
          <w:szCs w:val="22"/>
        </w:rPr>
        <w:t>(t.j. Dz. U. z 2022r. poz. 1710)</w:t>
      </w:r>
      <w:r w:rsidR="00490DC0" w:rsidRP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udostępnia</w:t>
      </w:r>
      <w:r w:rsidR="00F95C33" w:rsidRPr="007A1F48">
        <w:rPr>
          <w:sz w:val="22"/>
          <w:szCs w:val="22"/>
        </w:rPr>
        <w:t xml:space="preserve"> </w:t>
      </w:r>
      <w:r w:rsidR="004C7E9B" w:rsidRPr="007A1F48">
        <w:rPr>
          <w:sz w:val="22"/>
          <w:szCs w:val="22"/>
        </w:rPr>
        <w:t>informacj</w:t>
      </w:r>
      <w:r w:rsidR="00577BC6" w:rsidRPr="007A1F48">
        <w:rPr>
          <w:sz w:val="22"/>
          <w:szCs w:val="22"/>
        </w:rPr>
        <w:t>ę</w:t>
      </w:r>
      <w:r w:rsidR="00035488" w:rsidRPr="007A1F48">
        <w:rPr>
          <w:sz w:val="22"/>
          <w:szCs w:val="22"/>
        </w:rPr>
        <w:t xml:space="preserve"> z otwarcia ofert</w:t>
      </w:r>
      <w:r w:rsidR="00577BC6" w:rsidRPr="007A1F48">
        <w:rPr>
          <w:sz w:val="22"/>
          <w:szCs w:val="22"/>
        </w:rPr>
        <w:t>.</w:t>
      </w:r>
    </w:p>
    <w:p w14:paraId="5836722D" w14:textId="77777777" w:rsidR="009F74C1" w:rsidRPr="007A1F48" w:rsidRDefault="009F74C1" w:rsidP="009F74C1">
      <w:pPr>
        <w:rPr>
          <w:sz w:val="22"/>
          <w:szCs w:val="22"/>
        </w:rPr>
      </w:pPr>
    </w:p>
    <w:p w14:paraId="696DBF54" w14:textId="1C51F010" w:rsidR="009F74C1" w:rsidRPr="007A1F48" w:rsidRDefault="009F74C1" w:rsidP="007A1F48">
      <w:pPr>
        <w:jc w:val="both"/>
        <w:rPr>
          <w:sz w:val="22"/>
          <w:szCs w:val="22"/>
        </w:rPr>
      </w:pPr>
      <w:r w:rsidRPr="007A1F48">
        <w:rPr>
          <w:sz w:val="22"/>
          <w:szCs w:val="22"/>
        </w:rPr>
        <w:t xml:space="preserve">Zamawiający, działając w trybie art. 222 ust. 4 ustawy Prawo Zamówień Publicznych, informuje </w:t>
      </w:r>
      <w:r w:rsidR="007A1F48">
        <w:rPr>
          <w:sz w:val="22"/>
          <w:szCs w:val="22"/>
        </w:rPr>
        <w:br/>
      </w:r>
      <w:r w:rsidRPr="007A1F48">
        <w:rPr>
          <w:sz w:val="22"/>
          <w:szCs w:val="22"/>
        </w:rPr>
        <w:t>że kwota jaką zamierza przeznaczyć na sfinansowanie zamówienia wynosi:</w:t>
      </w:r>
    </w:p>
    <w:p w14:paraId="0C2B2D6F" w14:textId="3E38A503" w:rsidR="009F74C1" w:rsidRPr="007A1F48" w:rsidRDefault="009F74C1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Zadanie 1 </w:t>
      </w:r>
      <w:r w:rsidR="007A1F48">
        <w:rPr>
          <w:sz w:val="22"/>
          <w:szCs w:val="22"/>
        </w:rPr>
        <w:t>–</w:t>
      </w:r>
      <w:r w:rsidRPr="007A1F48">
        <w:rPr>
          <w:sz w:val="22"/>
          <w:szCs w:val="22"/>
        </w:rPr>
        <w:t xml:space="preserve"> 670</w:t>
      </w:r>
      <w:r w:rsid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202,44 zł brutto</w:t>
      </w:r>
    </w:p>
    <w:p w14:paraId="539E9CF8" w14:textId="213CFEBC" w:rsidR="009F74C1" w:rsidRPr="007A1F48" w:rsidRDefault="009F74C1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Zadanie 2 </w:t>
      </w:r>
      <w:r w:rsidR="007A1F48">
        <w:rPr>
          <w:sz w:val="22"/>
          <w:szCs w:val="22"/>
        </w:rPr>
        <w:t>–</w:t>
      </w:r>
      <w:r w:rsidRPr="007A1F48">
        <w:rPr>
          <w:sz w:val="22"/>
          <w:szCs w:val="22"/>
        </w:rPr>
        <w:t xml:space="preserve"> 13</w:t>
      </w:r>
      <w:r w:rsid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839,80 zł brutto</w:t>
      </w:r>
    </w:p>
    <w:p w14:paraId="0C34C480" w14:textId="51442A4A" w:rsidR="009F74C1" w:rsidRPr="007A1F48" w:rsidRDefault="009F74C1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Zadanie 3 </w:t>
      </w:r>
      <w:r w:rsidR="007A1F48">
        <w:rPr>
          <w:sz w:val="22"/>
          <w:szCs w:val="22"/>
        </w:rPr>
        <w:t>–</w:t>
      </w:r>
      <w:r w:rsidRPr="007A1F48">
        <w:rPr>
          <w:sz w:val="22"/>
          <w:szCs w:val="22"/>
        </w:rPr>
        <w:t xml:space="preserve"> 169</w:t>
      </w:r>
      <w:r w:rsid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630,54 zł brutto</w:t>
      </w:r>
    </w:p>
    <w:p w14:paraId="79E40BBE" w14:textId="38C9BADC" w:rsidR="009F74C1" w:rsidRPr="007A1F48" w:rsidRDefault="009F74C1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Zadanie 4 </w:t>
      </w:r>
      <w:r w:rsidR="007A1F48">
        <w:rPr>
          <w:sz w:val="22"/>
          <w:szCs w:val="22"/>
        </w:rPr>
        <w:t>–</w:t>
      </w:r>
      <w:r w:rsidRPr="007A1F48">
        <w:rPr>
          <w:sz w:val="22"/>
          <w:szCs w:val="22"/>
        </w:rPr>
        <w:t xml:space="preserve"> 38</w:t>
      </w:r>
      <w:r w:rsid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657,44 zł brutto.</w:t>
      </w:r>
    </w:p>
    <w:p w14:paraId="2CF2B1C4" w14:textId="77777777" w:rsidR="009F74C1" w:rsidRPr="007A1F48" w:rsidRDefault="009F74C1" w:rsidP="009F74C1">
      <w:pPr>
        <w:jc w:val="both"/>
        <w:rPr>
          <w:sz w:val="22"/>
          <w:szCs w:val="22"/>
        </w:rPr>
      </w:pPr>
    </w:p>
    <w:p w14:paraId="327879FF" w14:textId="133679C1" w:rsidR="00A80738" w:rsidRPr="007A1F48" w:rsidRDefault="00D665F5" w:rsidP="009F74C1">
      <w:pPr>
        <w:jc w:val="both"/>
        <w:rPr>
          <w:sz w:val="22"/>
          <w:szCs w:val="22"/>
        </w:rPr>
      </w:pPr>
      <w:r w:rsidRPr="007A1F48">
        <w:rPr>
          <w:sz w:val="22"/>
          <w:szCs w:val="22"/>
        </w:rPr>
        <w:t>Podczas otwarcia ofert, mającego miejsce</w:t>
      </w:r>
      <w:r w:rsidR="00FF4AB1" w:rsidRPr="007A1F48">
        <w:rPr>
          <w:sz w:val="22"/>
          <w:szCs w:val="22"/>
        </w:rPr>
        <w:t xml:space="preserve"> w dniu </w:t>
      </w:r>
      <w:r w:rsidR="007B0779" w:rsidRPr="007A1F48">
        <w:rPr>
          <w:sz w:val="22"/>
          <w:szCs w:val="22"/>
        </w:rPr>
        <w:t>08/02/2023</w:t>
      </w:r>
      <w:r w:rsidR="00FF4AB1" w:rsidRPr="007A1F48">
        <w:rPr>
          <w:sz w:val="22"/>
          <w:szCs w:val="22"/>
        </w:rPr>
        <w:t xml:space="preserve"> o godz. </w:t>
      </w:r>
      <w:r w:rsidR="007B0779" w:rsidRPr="007A1F48">
        <w:rPr>
          <w:sz w:val="22"/>
          <w:szCs w:val="22"/>
        </w:rPr>
        <w:t>10:00</w:t>
      </w:r>
      <w:r w:rsidRPr="007A1F48">
        <w:rPr>
          <w:sz w:val="22"/>
          <w:szCs w:val="22"/>
        </w:rPr>
        <w:t xml:space="preserve">, otwarte zostały oferty następujących </w:t>
      </w:r>
      <w:r w:rsidR="007A1F48">
        <w:rPr>
          <w:sz w:val="22"/>
          <w:szCs w:val="22"/>
        </w:rPr>
        <w:t>W</w:t>
      </w:r>
      <w:r w:rsidRPr="007A1F48">
        <w:rPr>
          <w:sz w:val="22"/>
          <w:szCs w:val="22"/>
        </w:rPr>
        <w:t>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110"/>
        <w:gridCol w:w="2835"/>
      </w:tblGrid>
      <w:tr w:rsidR="006B27ED" w:rsidRPr="007A1F48" w14:paraId="04044186" w14:textId="77777777" w:rsidTr="00C82837">
        <w:tc>
          <w:tcPr>
            <w:tcW w:w="993" w:type="dxa"/>
            <w:shd w:val="clear" w:color="auto" w:fill="auto"/>
            <w:vAlign w:val="center"/>
          </w:tcPr>
          <w:p w14:paraId="52ECEB53" w14:textId="77777777" w:rsidR="006B27ED" w:rsidRPr="007A1F48" w:rsidRDefault="006B27ED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Nr oferty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0CB820" w14:textId="77777777" w:rsidR="006B27ED" w:rsidRPr="007A1F48" w:rsidRDefault="006B27ED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Nr</w:t>
            </w:r>
            <w:r w:rsidR="00C82837" w:rsidRPr="007A1F48">
              <w:rPr>
                <w:sz w:val="22"/>
                <w:szCs w:val="22"/>
              </w:rPr>
              <w:t xml:space="preserve"> </w:t>
            </w:r>
            <w:r w:rsidRPr="007A1F48">
              <w:rPr>
                <w:sz w:val="22"/>
                <w:szCs w:val="22"/>
              </w:rPr>
              <w:t>zadania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1008FD3" w14:textId="3E155293" w:rsidR="006B27ED" w:rsidRPr="007A1F48" w:rsidRDefault="006B27ED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Nazwa i adres </w:t>
            </w:r>
            <w:r w:rsidR="007A1F48">
              <w:rPr>
                <w:sz w:val="22"/>
                <w:szCs w:val="22"/>
              </w:rPr>
              <w:t>W</w:t>
            </w:r>
            <w:r w:rsidRPr="007A1F48">
              <w:rPr>
                <w:sz w:val="22"/>
                <w:szCs w:val="22"/>
              </w:rPr>
              <w:t>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9A5037" w14:textId="07B14244" w:rsidR="006B27ED" w:rsidRPr="007A1F48" w:rsidRDefault="006B27ED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Cena oferty</w:t>
            </w:r>
            <w:r w:rsidR="007A1F48">
              <w:rPr>
                <w:sz w:val="22"/>
                <w:szCs w:val="22"/>
              </w:rPr>
              <w:t xml:space="preserve"> brutto</w:t>
            </w:r>
          </w:p>
        </w:tc>
      </w:tr>
      <w:tr w:rsidR="007B0779" w:rsidRPr="007A1F48" w14:paraId="1391F043" w14:textId="77777777" w:rsidTr="00B8516F">
        <w:tc>
          <w:tcPr>
            <w:tcW w:w="993" w:type="dxa"/>
            <w:shd w:val="clear" w:color="auto" w:fill="auto"/>
            <w:vAlign w:val="center"/>
          </w:tcPr>
          <w:p w14:paraId="3252689A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3BB42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14:paraId="3EB38840" w14:textId="77777777" w:rsidR="007B0779" w:rsidRPr="007A1F48" w:rsidRDefault="007B0779" w:rsidP="009F74C1">
            <w:pPr>
              <w:rPr>
                <w:sz w:val="22"/>
                <w:szCs w:val="22"/>
              </w:rPr>
            </w:pPr>
            <w:proofErr w:type="spellStart"/>
            <w:r w:rsidRPr="007A1F48">
              <w:rPr>
                <w:sz w:val="22"/>
                <w:szCs w:val="22"/>
              </w:rPr>
              <w:t>Air</w:t>
            </w:r>
            <w:proofErr w:type="spellEnd"/>
            <w:r w:rsidRPr="007A1F48">
              <w:rPr>
                <w:sz w:val="22"/>
                <w:szCs w:val="22"/>
              </w:rPr>
              <w:t xml:space="preserve"> Products Sp. z o.o.</w:t>
            </w:r>
          </w:p>
          <w:p w14:paraId="2D197291" w14:textId="77777777" w:rsidR="008B5902" w:rsidRPr="007A1F48" w:rsidRDefault="007B0779" w:rsidP="008B590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ul. </w:t>
            </w:r>
            <w:r w:rsidR="008B5902" w:rsidRPr="007A1F48">
              <w:rPr>
                <w:sz w:val="22"/>
                <w:szCs w:val="22"/>
              </w:rPr>
              <w:t>Komitetu Obrony Robotników 48</w:t>
            </w:r>
            <w:r w:rsidRPr="007A1F48">
              <w:rPr>
                <w:sz w:val="22"/>
                <w:szCs w:val="22"/>
              </w:rPr>
              <w:t xml:space="preserve"> </w:t>
            </w:r>
          </w:p>
          <w:p w14:paraId="0632AF55" w14:textId="41BA8F54" w:rsidR="007B0779" w:rsidRPr="007A1F48" w:rsidRDefault="008B5902" w:rsidP="008B590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02-146 </w:t>
            </w:r>
            <w:r w:rsidR="007B0779" w:rsidRPr="007A1F48">
              <w:rPr>
                <w:sz w:val="22"/>
                <w:szCs w:val="22"/>
              </w:rPr>
              <w:t>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6BFEF9" w14:textId="77777777" w:rsidR="007B0779" w:rsidRDefault="007B0779" w:rsidP="009F74C1">
            <w:pPr>
              <w:jc w:val="center"/>
              <w:rPr>
                <w:sz w:val="22"/>
                <w:szCs w:val="22"/>
              </w:rPr>
            </w:pPr>
            <w:r w:rsidRPr="00642BF3">
              <w:rPr>
                <w:strike/>
                <w:sz w:val="22"/>
                <w:szCs w:val="22"/>
              </w:rPr>
              <w:t>711 123.52 zł</w:t>
            </w:r>
          </w:p>
          <w:p w14:paraId="617D00BB" w14:textId="19D65B29" w:rsidR="00642BF3" w:rsidRPr="00642BF3" w:rsidRDefault="00642BF3" w:rsidP="009F74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706 999,84 zł</w:t>
            </w:r>
          </w:p>
        </w:tc>
      </w:tr>
      <w:tr w:rsidR="007B0779" w:rsidRPr="007A1F48" w14:paraId="136E3DBC" w14:textId="77777777" w:rsidTr="00B8516F">
        <w:tc>
          <w:tcPr>
            <w:tcW w:w="993" w:type="dxa"/>
            <w:shd w:val="clear" w:color="auto" w:fill="auto"/>
            <w:vAlign w:val="center"/>
          </w:tcPr>
          <w:p w14:paraId="60BAE426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CF6D47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3CA03714" w14:textId="77777777" w:rsidR="007B0779" w:rsidRPr="007A1F48" w:rsidRDefault="007B0779" w:rsidP="009F74C1">
            <w:pPr>
              <w:rPr>
                <w:sz w:val="22"/>
                <w:szCs w:val="22"/>
              </w:rPr>
            </w:pPr>
            <w:proofErr w:type="spellStart"/>
            <w:r w:rsidRPr="007A1F48">
              <w:rPr>
                <w:sz w:val="22"/>
                <w:szCs w:val="22"/>
              </w:rPr>
              <w:t>Air</w:t>
            </w:r>
            <w:proofErr w:type="spellEnd"/>
            <w:r w:rsidRPr="007A1F48">
              <w:rPr>
                <w:sz w:val="22"/>
                <w:szCs w:val="22"/>
              </w:rPr>
              <w:t xml:space="preserve"> Products Sp. z o.o.</w:t>
            </w:r>
          </w:p>
          <w:p w14:paraId="4EC4D242" w14:textId="77777777" w:rsidR="008B5902" w:rsidRPr="007A1F48" w:rsidRDefault="008B5902" w:rsidP="008B590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ul. Komitetu Obrony Robotników 48 </w:t>
            </w:r>
          </w:p>
          <w:p w14:paraId="323306BA" w14:textId="6FC30B7C" w:rsidR="007B0779" w:rsidRPr="007A1F48" w:rsidRDefault="008B5902" w:rsidP="008B5902">
            <w:pPr>
              <w:jc w:val="both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02-146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95E48F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22 200.80 zł</w:t>
            </w:r>
          </w:p>
        </w:tc>
      </w:tr>
      <w:tr w:rsidR="007B0779" w:rsidRPr="007A1F48" w14:paraId="7E48C924" w14:textId="77777777" w:rsidTr="00B8516F">
        <w:tc>
          <w:tcPr>
            <w:tcW w:w="993" w:type="dxa"/>
            <w:shd w:val="clear" w:color="auto" w:fill="auto"/>
            <w:vAlign w:val="center"/>
          </w:tcPr>
          <w:p w14:paraId="07430B79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1BE0F2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72918265" w14:textId="4F73EBB7" w:rsidR="007B0779" w:rsidRPr="007A1F48" w:rsidRDefault="007B0779" w:rsidP="009F74C1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Linde Gaz Polska Sp. z o.o. </w:t>
            </w:r>
          </w:p>
          <w:p w14:paraId="53445EC4" w14:textId="1186E4FD" w:rsidR="007B0779" w:rsidRPr="007A1F48" w:rsidRDefault="009F74C1" w:rsidP="009F74C1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ul. </w:t>
            </w:r>
            <w:r w:rsidR="007B0779" w:rsidRPr="007A1F48">
              <w:rPr>
                <w:sz w:val="22"/>
                <w:szCs w:val="22"/>
              </w:rPr>
              <w:t xml:space="preserve">prof. M. Życzkowskiego 17 </w:t>
            </w:r>
          </w:p>
          <w:p w14:paraId="00F46BA2" w14:textId="77777777" w:rsidR="007B0779" w:rsidRPr="007A1F48" w:rsidRDefault="007B0779" w:rsidP="009F74C1">
            <w:pPr>
              <w:jc w:val="both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31-864 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D1E4F1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122 016.16 zł</w:t>
            </w:r>
          </w:p>
        </w:tc>
      </w:tr>
      <w:tr w:rsidR="007B0779" w:rsidRPr="007A1F48" w14:paraId="6EA38F74" w14:textId="77777777" w:rsidTr="00B8516F">
        <w:tc>
          <w:tcPr>
            <w:tcW w:w="993" w:type="dxa"/>
            <w:shd w:val="clear" w:color="auto" w:fill="auto"/>
            <w:vAlign w:val="center"/>
          </w:tcPr>
          <w:p w14:paraId="49595C58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875F6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512179E" w14:textId="77777777" w:rsidR="007B0779" w:rsidRPr="007A1F48" w:rsidRDefault="007B0779" w:rsidP="009F74C1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Messer Polska Sp. z o.o.</w:t>
            </w:r>
          </w:p>
          <w:p w14:paraId="2220B32F" w14:textId="21DBED50" w:rsidR="007B0779" w:rsidRPr="007A1F48" w:rsidRDefault="009F74C1" w:rsidP="009F74C1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ul. </w:t>
            </w:r>
            <w:proofErr w:type="spellStart"/>
            <w:r w:rsidR="007B0779" w:rsidRPr="007A1F48">
              <w:rPr>
                <w:sz w:val="22"/>
                <w:szCs w:val="22"/>
              </w:rPr>
              <w:t>Maciejkowicka</w:t>
            </w:r>
            <w:proofErr w:type="spellEnd"/>
            <w:r w:rsidR="007B0779" w:rsidRPr="007A1F48">
              <w:rPr>
                <w:sz w:val="22"/>
                <w:szCs w:val="22"/>
              </w:rPr>
              <w:t xml:space="preserve"> 30 </w:t>
            </w:r>
          </w:p>
          <w:p w14:paraId="5B86E10C" w14:textId="77777777" w:rsidR="007B0779" w:rsidRPr="007A1F48" w:rsidRDefault="007B0779" w:rsidP="009F74C1">
            <w:pPr>
              <w:jc w:val="both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41-503 Chorzów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2D6981" w14:textId="77777777" w:rsidR="007B0779" w:rsidRDefault="007B0779" w:rsidP="009F74C1">
            <w:pPr>
              <w:jc w:val="center"/>
              <w:rPr>
                <w:sz w:val="22"/>
                <w:szCs w:val="22"/>
              </w:rPr>
            </w:pPr>
            <w:r w:rsidRPr="00642BF3">
              <w:rPr>
                <w:strike/>
                <w:sz w:val="22"/>
                <w:szCs w:val="22"/>
              </w:rPr>
              <w:t>50 665.82 zł</w:t>
            </w:r>
          </w:p>
          <w:p w14:paraId="6074746E" w14:textId="5A47B695" w:rsidR="00642BF3" w:rsidRPr="00642BF3" w:rsidRDefault="00642BF3" w:rsidP="009F74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50 645,44 zł</w:t>
            </w:r>
          </w:p>
        </w:tc>
      </w:tr>
    </w:tbl>
    <w:p w14:paraId="55B30D55" w14:textId="77777777" w:rsidR="00642BF3" w:rsidRDefault="00642BF3" w:rsidP="00642BF3">
      <w:pPr>
        <w:pStyle w:val="Tekstpodstawowy"/>
        <w:spacing w:line="240" w:lineRule="auto"/>
        <w:ind w:left="3119" w:firstLine="425"/>
        <w:jc w:val="center"/>
        <w:rPr>
          <w:i/>
          <w:sz w:val="22"/>
          <w:szCs w:val="22"/>
        </w:rPr>
      </w:pPr>
    </w:p>
    <w:p w14:paraId="13C339C6" w14:textId="696B5544" w:rsidR="00A80738" w:rsidRPr="007A1F48" w:rsidRDefault="00A80738" w:rsidP="00642BF3">
      <w:pPr>
        <w:pStyle w:val="Tekstpodstawowy"/>
        <w:spacing w:line="240" w:lineRule="auto"/>
        <w:ind w:left="3119" w:firstLine="425"/>
        <w:jc w:val="center"/>
        <w:rPr>
          <w:i/>
          <w:sz w:val="22"/>
          <w:szCs w:val="22"/>
        </w:rPr>
      </w:pPr>
      <w:r w:rsidRPr="007A1F48">
        <w:rPr>
          <w:i/>
          <w:sz w:val="22"/>
          <w:szCs w:val="22"/>
        </w:rPr>
        <w:t>Zamawiający</w:t>
      </w:r>
    </w:p>
    <w:p w14:paraId="519B1484" w14:textId="77777777" w:rsidR="008B5902" w:rsidRPr="007A1F48" w:rsidRDefault="008B5902" w:rsidP="008B5902">
      <w:pPr>
        <w:ind w:firstLine="425"/>
        <w:jc w:val="center"/>
        <w:rPr>
          <w:sz w:val="22"/>
          <w:szCs w:val="22"/>
        </w:rPr>
      </w:pPr>
      <w:r w:rsidRPr="007A1F48">
        <w:rPr>
          <w:sz w:val="22"/>
          <w:szCs w:val="22"/>
        </w:rPr>
        <w:t xml:space="preserve">                                                            /-/ Dyrektor Szpitala Wojewódzkiego </w:t>
      </w:r>
    </w:p>
    <w:p w14:paraId="456EF3CE" w14:textId="77777777" w:rsidR="008B5902" w:rsidRPr="007A1F48" w:rsidRDefault="008B5902" w:rsidP="008B5902">
      <w:pPr>
        <w:ind w:firstLine="425"/>
        <w:jc w:val="center"/>
        <w:rPr>
          <w:sz w:val="22"/>
          <w:szCs w:val="22"/>
        </w:rPr>
      </w:pPr>
      <w:r w:rsidRPr="007A1F48">
        <w:rPr>
          <w:sz w:val="22"/>
          <w:szCs w:val="22"/>
        </w:rPr>
        <w:t xml:space="preserve">                                                          w Poznaniu</w:t>
      </w:r>
    </w:p>
    <w:p w14:paraId="4C8BF63C" w14:textId="77777777" w:rsidR="008B5902" w:rsidRPr="007A1F48" w:rsidRDefault="008B5902" w:rsidP="008B5902">
      <w:pPr>
        <w:ind w:firstLine="425"/>
        <w:jc w:val="center"/>
        <w:rPr>
          <w:sz w:val="22"/>
          <w:szCs w:val="22"/>
        </w:rPr>
      </w:pPr>
      <w:r w:rsidRPr="007A1F48">
        <w:rPr>
          <w:sz w:val="22"/>
          <w:szCs w:val="22"/>
        </w:rPr>
        <w:t xml:space="preserve">                                                             Piotr Nowicki</w:t>
      </w:r>
    </w:p>
    <w:p w14:paraId="205266FF" w14:textId="77777777" w:rsidR="008B5902" w:rsidRPr="00BB547B" w:rsidRDefault="008B5902" w:rsidP="009F74C1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i/>
          <w:szCs w:val="24"/>
        </w:rPr>
      </w:pPr>
    </w:p>
    <w:bookmarkEnd w:id="0"/>
    <w:sectPr w:rsidR="008B5902" w:rsidRPr="00BB54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E664" w14:textId="77777777" w:rsidR="00747760" w:rsidRDefault="00747760">
      <w:r>
        <w:separator/>
      </w:r>
    </w:p>
  </w:endnote>
  <w:endnote w:type="continuationSeparator" w:id="0">
    <w:p w14:paraId="52968079" w14:textId="77777777" w:rsidR="00747760" w:rsidRDefault="0074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499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06D2732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74232" w14:textId="74CC17BD" w:rsidR="009F189D" w:rsidRDefault="008B5902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D7DC6A3" wp14:editId="5D1B20F4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AE58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E432DF7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0007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771E5EE" w14:textId="77777777" w:rsidR="009F189D" w:rsidRDefault="009F189D">
    <w:pPr>
      <w:pStyle w:val="Stopka"/>
      <w:tabs>
        <w:tab w:val="clear" w:pos="4536"/>
      </w:tabs>
      <w:jc w:val="center"/>
    </w:pPr>
  </w:p>
  <w:p w14:paraId="678ED00C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C6F5" w14:textId="77777777" w:rsidR="00747760" w:rsidRDefault="00747760">
      <w:r>
        <w:separator/>
      </w:r>
    </w:p>
  </w:footnote>
  <w:footnote w:type="continuationSeparator" w:id="0">
    <w:p w14:paraId="56BA6A2F" w14:textId="77777777" w:rsidR="00747760" w:rsidRDefault="00747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28A0C" w14:textId="77777777" w:rsidR="007B0779" w:rsidRDefault="007B07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9654" w14:textId="77777777" w:rsidR="007B0779" w:rsidRDefault="007B07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CB740" w14:textId="77777777" w:rsidR="007B0779" w:rsidRDefault="007B07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760"/>
    <w:rsid w:val="00007727"/>
    <w:rsid w:val="00017720"/>
    <w:rsid w:val="00035488"/>
    <w:rsid w:val="000C7D96"/>
    <w:rsid w:val="000D7F25"/>
    <w:rsid w:val="000E00E5"/>
    <w:rsid w:val="00173B20"/>
    <w:rsid w:val="001C69FF"/>
    <w:rsid w:val="0023318D"/>
    <w:rsid w:val="003D72FD"/>
    <w:rsid w:val="00423179"/>
    <w:rsid w:val="00490DC0"/>
    <w:rsid w:val="00493F8C"/>
    <w:rsid w:val="004C7E9B"/>
    <w:rsid w:val="005614F2"/>
    <w:rsid w:val="00577BC6"/>
    <w:rsid w:val="00642BF3"/>
    <w:rsid w:val="0069085C"/>
    <w:rsid w:val="006B27ED"/>
    <w:rsid w:val="00747760"/>
    <w:rsid w:val="007A1F48"/>
    <w:rsid w:val="007B0779"/>
    <w:rsid w:val="00843263"/>
    <w:rsid w:val="00861E75"/>
    <w:rsid w:val="008B5902"/>
    <w:rsid w:val="009D19BD"/>
    <w:rsid w:val="009F189D"/>
    <w:rsid w:val="009F74C1"/>
    <w:rsid w:val="00A80738"/>
    <w:rsid w:val="00BB547B"/>
    <w:rsid w:val="00C236D3"/>
    <w:rsid w:val="00C659E2"/>
    <w:rsid w:val="00C82837"/>
    <w:rsid w:val="00CA3D66"/>
    <w:rsid w:val="00CB0802"/>
    <w:rsid w:val="00D665F5"/>
    <w:rsid w:val="00D7128F"/>
    <w:rsid w:val="00EA3476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1C7AD3"/>
  <w15:chartTrackingRefBased/>
  <w15:docId w15:val="{5B5D4CD0-4CAC-4B95-BB03-C841D668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54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1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9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1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4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34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243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Mińska</dc:creator>
  <cp:keywords/>
  <dc:description/>
  <cp:lastModifiedBy>Szpital Wojewódzki w Poznaniu</cp:lastModifiedBy>
  <cp:revision>4</cp:revision>
  <cp:lastPrinted>2023-02-14T12:57:00Z</cp:lastPrinted>
  <dcterms:created xsi:type="dcterms:W3CDTF">2023-02-14T12:46:00Z</dcterms:created>
  <dcterms:modified xsi:type="dcterms:W3CDTF">2023-02-14T12:57:00Z</dcterms:modified>
</cp:coreProperties>
</file>